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5F0ADC" w:rsidRDefault="00433856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417781" w:history="1">
        <w:r w:rsidR="005F0ADC" w:rsidRPr="00D81050">
          <w:rPr>
            <w:rStyle w:val="aa"/>
          </w:rPr>
          <w:t>HH3C-MIRRORGROUP-MIB</w:t>
        </w:r>
        <w:r w:rsidR="005F0ADC">
          <w:rPr>
            <w:webHidden/>
          </w:rPr>
          <w:tab/>
        </w:r>
        <w:r w:rsidR="005F0ADC">
          <w:rPr>
            <w:webHidden/>
          </w:rPr>
          <w:fldChar w:fldCharType="begin"/>
        </w:r>
        <w:r w:rsidR="005F0ADC">
          <w:rPr>
            <w:webHidden/>
          </w:rPr>
          <w:instrText xml:space="preserve"> PAGEREF _Toc399417781 \h </w:instrText>
        </w:r>
        <w:r w:rsidR="005F0ADC">
          <w:rPr>
            <w:webHidden/>
          </w:rPr>
        </w:r>
        <w:r w:rsidR="005F0ADC">
          <w:rPr>
            <w:webHidden/>
          </w:rPr>
          <w:fldChar w:fldCharType="separate"/>
        </w:r>
        <w:r w:rsidR="005F0ADC">
          <w:rPr>
            <w:webHidden/>
          </w:rPr>
          <w:t>2</w:t>
        </w:r>
        <w:r w:rsidR="005F0ADC">
          <w:rPr>
            <w:webHidden/>
          </w:rPr>
          <w:fldChar w:fldCharType="end"/>
        </w:r>
      </w:hyperlink>
    </w:p>
    <w:p w:rsidR="005F0ADC" w:rsidRDefault="005F0AD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17782" w:history="1">
        <w:r w:rsidRPr="00D81050">
          <w:rPr>
            <w:rStyle w:val="aa"/>
            <w:rFonts w:ascii="Helvetica" w:hAnsi="Helvetica" w:cs="Helvetica"/>
            <w:lang w:val="zh-CN"/>
          </w:rPr>
          <w:t>hh3cMGTable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_Toc399417782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F0ADC" w:rsidRDefault="005F0AD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17783" w:history="1">
        <w:r w:rsidRPr="00D81050">
          <w:rPr>
            <w:rStyle w:val="aa"/>
            <w:rFonts w:ascii="Helvetica" w:hAnsi="Helvetica" w:cs="Helvetica"/>
            <w:lang w:val="zh-CN"/>
          </w:rPr>
          <w:t>hh3cMGMirrorIfTable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_Toc399417783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F0ADC" w:rsidRDefault="005F0AD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17784" w:history="1">
        <w:r w:rsidRPr="00D81050">
          <w:rPr>
            <w:rStyle w:val="aa"/>
            <w:rFonts w:ascii="Helvetica" w:hAnsi="Helvetica" w:cs="Helvetica"/>
            <w:lang w:val="zh-CN"/>
          </w:rPr>
          <w:t>hh3cMGMonitorIfTable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_Toc399417784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F0ADC" w:rsidRDefault="005F0AD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17785" w:history="1">
        <w:r w:rsidRPr="00D81050">
          <w:rPr>
            <w:rStyle w:val="aa"/>
            <w:rFonts w:ascii="Helvetica" w:eastAsia="charset0MS Sans Serif" w:hAnsi="Helvetica" w:cs="Helvetica"/>
          </w:rPr>
          <w:t>hh3cMGReflectorIfTable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_Toc399417785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F0ADC" w:rsidRDefault="005F0AD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17786" w:history="1">
        <w:r w:rsidRPr="00D81050">
          <w:rPr>
            <w:rStyle w:val="aa"/>
            <w:rFonts w:ascii="Helvetica" w:eastAsia="charset0MS Sans Serif" w:hAnsi="Helvetica" w:cs="Helvetica"/>
          </w:rPr>
          <w:t>hh3cMGRprobeVlanTable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_Toc399417786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5F0ADC" w:rsidRDefault="005F0AD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17787" w:history="1">
        <w:r w:rsidRPr="00D81050">
          <w:rPr>
            <w:rStyle w:val="aa"/>
            <w:rFonts w:ascii="Helvetica" w:eastAsia="charset0MS Sans Serif" w:hAnsi="Helvetica" w:cs="Helvetica"/>
          </w:rPr>
          <w:t>hh3cMG</w:t>
        </w:r>
        <w:r w:rsidRPr="00D81050">
          <w:rPr>
            <w:rStyle w:val="aa"/>
            <w:rFonts w:ascii="Helvetica" w:hAnsi="Helvetica" w:cs="Helvetica"/>
          </w:rPr>
          <w:t>EgressIf</w:t>
        </w:r>
        <w:r w:rsidRPr="00D81050">
          <w:rPr>
            <w:rStyle w:val="aa"/>
            <w:rFonts w:ascii="Helvetica" w:eastAsia="charset0MS Sans Serif" w:hAnsi="Helvetica" w:cs="Helvetica"/>
          </w:rPr>
          <w:t>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_Toc399417787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23282" w:rsidRDefault="00433856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5F0ADC" w:rsidRPr="00180D56" w:rsidRDefault="005F0ADC" w:rsidP="005F0ADC">
      <w:pPr>
        <w:pStyle w:val="1"/>
        <w:tabs>
          <w:tab w:val="num" w:pos="432"/>
        </w:tabs>
        <w:ind w:left="432" w:hanging="432"/>
        <w:jc w:val="both"/>
      </w:pPr>
      <w:bookmarkStart w:id="0" w:name="_Toc311190963"/>
      <w:bookmarkStart w:id="1" w:name="_Toc331080937"/>
      <w:bookmarkStart w:id="2" w:name="_Toc331086500"/>
      <w:bookmarkStart w:id="3" w:name="_Toc397420650"/>
      <w:bookmarkStart w:id="4" w:name="_Toc399417781"/>
      <w:r w:rsidRPr="005F0ADC">
        <w:lastRenderedPageBreak/>
        <w:t>HH3C-MIRRORGROUP-MIB</w:t>
      </w:r>
      <w:bookmarkEnd w:id="0"/>
      <w:bookmarkEnd w:id="1"/>
      <w:bookmarkEnd w:id="2"/>
      <w:bookmarkEnd w:id="3"/>
      <w:bookmarkEnd w:id="4"/>
    </w:p>
    <w:p w:rsidR="005F0ADC" w:rsidRPr="00180D56" w:rsidRDefault="005F0ADC" w:rsidP="005F0ADC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5" w:name="_Toc311190964"/>
      <w:bookmarkStart w:id="6" w:name="_Toc331080938"/>
      <w:bookmarkStart w:id="7" w:name="_Toc331086501"/>
      <w:bookmarkStart w:id="8" w:name="_Toc397420651"/>
      <w:bookmarkStart w:id="9" w:name="_Toc399417782"/>
      <w:r>
        <w:rPr>
          <w:rFonts w:ascii="Helvetica" w:hAnsi="Helvetica" w:cs="Helvetica"/>
          <w:lang w:val="zh-CN"/>
        </w:rPr>
        <w:t>hh3c</w:t>
      </w:r>
      <w:r w:rsidRPr="009540D9">
        <w:rPr>
          <w:rFonts w:ascii="Helvetica" w:hAnsi="Helvetica" w:cs="Helvetica"/>
          <w:lang w:val="zh-CN"/>
        </w:rPr>
        <w:t>MGTable</w:t>
      </w:r>
      <w:bookmarkEnd w:id="5"/>
      <w:bookmarkEnd w:id="6"/>
      <w:bookmarkEnd w:id="7"/>
      <w:bookmarkEnd w:id="8"/>
      <w:bookmarkEnd w:id="9"/>
    </w:p>
    <w:p w:rsidR="005F0ADC" w:rsidRPr="00795549" w:rsidRDefault="005F0ADC" w:rsidP="005F0ADC">
      <w:r>
        <w:t xml:space="preserve">OID of this table is: </w:t>
      </w:r>
      <w:r w:rsidRPr="00795549">
        <w:t>1.3.6.1.4.1.25506.2.68.1.1.1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5F0ADC" w:rsidRPr="00DC1FF6" w:rsidTr="00DC177B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F0ADC" w:rsidRPr="00DC1FF6" w:rsidRDefault="005F0ADC" w:rsidP="00DC177B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F0ADC" w:rsidRPr="00DC1FF6" w:rsidRDefault="005F0ADC" w:rsidP="00DC177B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F0ADC" w:rsidRPr="00DC1FF6" w:rsidRDefault="005F0ADC" w:rsidP="00DC177B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F0ADC" w:rsidRPr="00DC1FF6" w:rsidRDefault="005F0ADC" w:rsidP="00DC177B">
            <w:pPr>
              <w:pStyle w:val="TableHead"/>
            </w:pPr>
            <w:r w:rsidRPr="00DC1FF6">
              <w:t>Description</w:t>
            </w:r>
          </w:p>
        </w:tc>
      </w:tr>
      <w:tr w:rsidR="005F0ADC" w:rsidRPr="00DC1FF6" w:rsidTr="00DC177B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DC1FF6">
              <w:t>hh3cMGID (1.3.6.1.4.1.25506.2.68.1.1.1.1.1)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DC1FF6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976288">
              <w:t xml:space="preserve">Range from </w:t>
            </w:r>
            <w:r>
              <w:rPr>
                <w:rFonts w:hint="eastAsia"/>
              </w:rPr>
              <w:t>1</w:t>
            </w:r>
            <w:r>
              <w:t xml:space="preserve"> to </w:t>
            </w:r>
            <w:r>
              <w:rPr>
                <w:rFonts w:hint="eastAsia"/>
              </w:rPr>
              <w:t>4</w:t>
            </w:r>
            <w:r w:rsidRPr="00DC1FF6">
              <w:t>.</w:t>
            </w:r>
          </w:p>
        </w:tc>
      </w:tr>
      <w:tr w:rsidR="005F0ADC" w:rsidRPr="00DC1FF6" w:rsidTr="00DC177B">
        <w:trPr>
          <w:cantSplit/>
        </w:trPr>
        <w:tc>
          <w:tcPr>
            <w:tcW w:w="3000" w:type="dxa"/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DC1FF6">
              <w:t>hh3cMGType (1.3.6.1.4.1.25506.2.68.1.1.1.1.2)</w:t>
            </w:r>
          </w:p>
        </w:tc>
        <w:tc>
          <w:tcPr>
            <w:tcW w:w="1440" w:type="dxa"/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5F0ADC" w:rsidRPr="00DC1FF6" w:rsidTr="00DC177B">
        <w:trPr>
          <w:cantSplit/>
        </w:trPr>
        <w:tc>
          <w:tcPr>
            <w:tcW w:w="3000" w:type="dxa"/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DC1FF6">
              <w:t>hh3cMGStatus (1.3.6.1.4.1.25506.2.68.1.1.1.1.3)</w:t>
            </w:r>
          </w:p>
        </w:tc>
        <w:tc>
          <w:tcPr>
            <w:tcW w:w="1440" w:type="dxa"/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5F0ADC" w:rsidRPr="00DC1FF6" w:rsidTr="00DC177B">
        <w:trPr>
          <w:cantSplit/>
        </w:trPr>
        <w:tc>
          <w:tcPr>
            <w:tcW w:w="3000" w:type="dxa"/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DC1FF6">
              <w:t>hh3cMGRowStatus (1.3.6.1.4.1.25506.2.68.1.1.1.1.4)</w:t>
            </w:r>
          </w:p>
        </w:tc>
        <w:tc>
          <w:tcPr>
            <w:tcW w:w="1440" w:type="dxa"/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Only s</w:t>
            </w:r>
            <w:r w:rsidRPr="00DC1FF6">
              <w:t>upport</w:t>
            </w:r>
            <w:r>
              <w:rPr>
                <w:rFonts w:hint="eastAsia"/>
              </w:rPr>
              <w:t xml:space="preserve"> </w:t>
            </w:r>
            <w:proofErr w:type="gramStart"/>
            <w:r w:rsidRPr="00DC1FF6">
              <w:t>active</w:t>
            </w:r>
            <w:r>
              <w:rPr>
                <w:rFonts w:hint="eastAsia"/>
              </w:rPr>
              <w:t>(</w:t>
            </w:r>
            <w:proofErr w:type="gramEnd"/>
            <w:r>
              <w:rPr>
                <w:rFonts w:hint="eastAsia"/>
              </w:rPr>
              <w:t>1)</w:t>
            </w:r>
            <w:r w:rsidRPr="00DC1FF6">
              <w:t>,</w:t>
            </w:r>
            <w:r>
              <w:rPr>
                <w:rFonts w:hint="eastAsia"/>
              </w:rPr>
              <w:t xml:space="preserve"> </w:t>
            </w:r>
            <w:proofErr w:type="spellStart"/>
            <w:r w:rsidRPr="00DC1FF6">
              <w:t>createAndGo</w:t>
            </w:r>
            <w:proofErr w:type="spellEnd"/>
            <w:r>
              <w:rPr>
                <w:rFonts w:hint="eastAsia"/>
              </w:rPr>
              <w:t xml:space="preserve">(4) and </w:t>
            </w:r>
            <w:r w:rsidRPr="00DC1FF6">
              <w:t>destroy</w:t>
            </w:r>
            <w:r>
              <w:rPr>
                <w:rFonts w:hint="eastAsia"/>
              </w:rPr>
              <w:t>(6)</w:t>
            </w:r>
            <w:r w:rsidRPr="00DC1FF6">
              <w:t>.</w:t>
            </w:r>
          </w:p>
        </w:tc>
      </w:tr>
    </w:tbl>
    <w:p w:rsidR="005F0ADC" w:rsidRPr="00180D56" w:rsidRDefault="005F0ADC" w:rsidP="005F0ADC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0" w:name="_Toc311190965"/>
      <w:bookmarkStart w:id="11" w:name="_Toc331080939"/>
      <w:bookmarkStart w:id="12" w:name="_Toc331086502"/>
      <w:bookmarkStart w:id="13" w:name="_Toc397420652"/>
      <w:bookmarkStart w:id="14" w:name="_Toc399417783"/>
      <w:bookmarkStart w:id="15" w:name="_GoBack"/>
      <w:bookmarkEnd w:id="15"/>
      <w:r>
        <w:rPr>
          <w:rFonts w:ascii="Helvetica" w:hAnsi="Helvetica" w:cs="Helvetica"/>
          <w:lang w:val="zh-CN"/>
        </w:rPr>
        <w:t>hh3c</w:t>
      </w:r>
      <w:r w:rsidRPr="009540D9">
        <w:rPr>
          <w:rFonts w:ascii="Helvetica" w:hAnsi="Helvetica" w:cs="Helvetica"/>
          <w:lang w:val="zh-CN"/>
        </w:rPr>
        <w:t>MGMirrorIfTable</w:t>
      </w:r>
      <w:bookmarkEnd w:id="10"/>
      <w:bookmarkEnd w:id="11"/>
      <w:bookmarkEnd w:id="12"/>
      <w:bookmarkEnd w:id="13"/>
      <w:bookmarkEnd w:id="14"/>
    </w:p>
    <w:p w:rsidR="005F0ADC" w:rsidRPr="00795549" w:rsidRDefault="005F0ADC" w:rsidP="005F0ADC">
      <w:r>
        <w:t xml:space="preserve">OID of this table is: </w:t>
      </w:r>
      <w:r w:rsidRPr="00795549">
        <w:t>1.3.6.1.4.1.25506.2.68.1.2.1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5F0ADC" w:rsidRPr="00DC1FF6" w:rsidTr="00DC177B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F0ADC" w:rsidRPr="00DC1FF6" w:rsidRDefault="005F0ADC" w:rsidP="00DC177B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F0ADC" w:rsidRPr="00DC1FF6" w:rsidRDefault="005F0ADC" w:rsidP="00DC177B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F0ADC" w:rsidRPr="00DC1FF6" w:rsidRDefault="005F0ADC" w:rsidP="00DC177B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F0ADC" w:rsidRPr="00DC1FF6" w:rsidRDefault="005F0ADC" w:rsidP="00DC177B">
            <w:pPr>
              <w:pStyle w:val="TableHead"/>
            </w:pPr>
            <w:r w:rsidRPr="00DC1FF6">
              <w:t>Description</w:t>
            </w:r>
          </w:p>
        </w:tc>
      </w:tr>
      <w:tr w:rsidR="005F0ADC" w:rsidRPr="00DC1FF6" w:rsidTr="00DC177B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DC1FF6">
              <w:t>hh3cMGMirrorIfIndex (1.3.6.1.4.1.25506.2.68.1.2.1.1.1)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DC1FF6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5F0ADC" w:rsidRPr="00DC1FF6" w:rsidTr="00DC177B">
        <w:trPr>
          <w:cantSplit/>
        </w:trPr>
        <w:tc>
          <w:tcPr>
            <w:tcW w:w="3000" w:type="dxa"/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DC1FF6">
              <w:t>hh3cMGMirrorDirection (1.3.6.1.4.1.25506.2.68.1.2.1.1.2)</w:t>
            </w:r>
          </w:p>
        </w:tc>
        <w:tc>
          <w:tcPr>
            <w:tcW w:w="1440" w:type="dxa"/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DC1FF6"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5F0ADC" w:rsidRPr="00DC1FF6" w:rsidTr="00DC177B">
        <w:trPr>
          <w:cantSplit/>
        </w:trPr>
        <w:tc>
          <w:tcPr>
            <w:tcW w:w="3000" w:type="dxa"/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DC1FF6">
              <w:t>hh3cMGMirrorRowStatus (1.3.6.1.4.1.25506.2.68.1.2.1.1.3)</w:t>
            </w:r>
          </w:p>
        </w:tc>
        <w:tc>
          <w:tcPr>
            <w:tcW w:w="1440" w:type="dxa"/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Only s</w:t>
            </w:r>
            <w:r w:rsidRPr="00DC1FF6">
              <w:t>upport</w:t>
            </w:r>
            <w:r>
              <w:rPr>
                <w:rFonts w:hint="eastAsia"/>
              </w:rPr>
              <w:t xml:space="preserve"> </w:t>
            </w:r>
            <w:proofErr w:type="gramStart"/>
            <w:r w:rsidRPr="00DC1FF6">
              <w:t>active</w:t>
            </w:r>
            <w:r>
              <w:rPr>
                <w:rFonts w:hint="eastAsia"/>
              </w:rPr>
              <w:t>(</w:t>
            </w:r>
            <w:proofErr w:type="gramEnd"/>
            <w:r>
              <w:rPr>
                <w:rFonts w:hint="eastAsia"/>
              </w:rPr>
              <w:t>1)</w:t>
            </w:r>
            <w:r w:rsidRPr="00DC1FF6">
              <w:t>,</w:t>
            </w:r>
            <w:r>
              <w:rPr>
                <w:rFonts w:hint="eastAsia"/>
              </w:rPr>
              <w:t xml:space="preserve"> </w:t>
            </w:r>
            <w:proofErr w:type="spellStart"/>
            <w:r w:rsidRPr="00DC1FF6">
              <w:t>createAndGo</w:t>
            </w:r>
            <w:proofErr w:type="spellEnd"/>
            <w:r>
              <w:rPr>
                <w:rFonts w:hint="eastAsia"/>
              </w:rPr>
              <w:t xml:space="preserve">(4) and </w:t>
            </w:r>
            <w:r w:rsidRPr="00DC1FF6">
              <w:t>destroy</w:t>
            </w:r>
            <w:r>
              <w:rPr>
                <w:rFonts w:hint="eastAsia"/>
              </w:rPr>
              <w:t>(6).</w:t>
            </w:r>
          </w:p>
        </w:tc>
      </w:tr>
    </w:tbl>
    <w:p w:rsidR="005F0ADC" w:rsidRPr="00180D56" w:rsidRDefault="005F0ADC" w:rsidP="005F0ADC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6" w:name="_Toc311190966"/>
      <w:bookmarkStart w:id="17" w:name="_Toc331080940"/>
      <w:bookmarkStart w:id="18" w:name="_Toc331086503"/>
      <w:bookmarkStart w:id="19" w:name="_Toc397420653"/>
      <w:bookmarkStart w:id="20" w:name="_Toc399417784"/>
      <w:r>
        <w:rPr>
          <w:rFonts w:ascii="Helvetica" w:hAnsi="Helvetica" w:cs="Helvetica"/>
          <w:lang w:val="zh-CN"/>
        </w:rPr>
        <w:t>hh3c</w:t>
      </w:r>
      <w:r w:rsidRPr="009540D9">
        <w:rPr>
          <w:rFonts w:ascii="Helvetica" w:hAnsi="Helvetica" w:cs="Helvetica"/>
          <w:lang w:val="zh-CN"/>
        </w:rPr>
        <w:t>MGMonitorIfTable</w:t>
      </w:r>
      <w:bookmarkEnd w:id="16"/>
      <w:bookmarkEnd w:id="17"/>
      <w:bookmarkEnd w:id="18"/>
      <w:bookmarkEnd w:id="19"/>
      <w:bookmarkEnd w:id="20"/>
    </w:p>
    <w:p w:rsidR="005F0ADC" w:rsidRPr="00795549" w:rsidRDefault="005F0ADC" w:rsidP="005F0ADC">
      <w:r>
        <w:t xml:space="preserve">OID of this table is: </w:t>
      </w:r>
      <w:r w:rsidRPr="00795549">
        <w:t>1.3.6.1.4.1.25506.2.68.1.3.1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5F0ADC" w:rsidRPr="00DC1FF6" w:rsidTr="00DC177B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F0ADC" w:rsidRPr="00DC1FF6" w:rsidRDefault="005F0ADC" w:rsidP="00DC177B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F0ADC" w:rsidRPr="00DC1FF6" w:rsidRDefault="005F0ADC" w:rsidP="00DC177B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F0ADC" w:rsidRPr="00DC1FF6" w:rsidRDefault="005F0ADC" w:rsidP="00DC177B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F0ADC" w:rsidRPr="00DC1FF6" w:rsidRDefault="005F0ADC" w:rsidP="00DC177B">
            <w:pPr>
              <w:pStyle w:val="TableHead"/>
            </w:pPr>
            <w:r w:rsidRPr="00DC1FF6">
              <w:t>Description</w:t>
            </w:r>
          </w:p>
        </w:tc>
      </w:tr>
      <w:tr w:rsidR="005F0ADC" w:rsidRPr="00DC1FF6" w:rsidTr="00DC177B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DC1FF6">
              <w:t>hh3cMGMonitorIfIndex (1.3.6.1.4.1.25506.2.68.1.3.1.1.1)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DC1FF6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5F0ADC" w:rsidRPr="00DC1FF6" w:rsidTr="00DC177B">
        <w:trPr>
          <w:cantSplit/>
        </w:trPr>
        <w:tc>
          <w:tcPr>
            <w:tcW w:w="3000" w:type="dxa"/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DC1FF6">
              <w:t>hh3cMGMonitorRowStatus (1.3.6.1.4.1.25506.2.68.1.3.1.1.2)</w:t>
            </w:r>
          </w:p>
        </w:tc>
        <w:tc>
          <w:tcPr>
            <w:tcW w:w="1440" w:type="dxa"/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Only s</w:t>
            </w:r>
            <w:r w:rsidRPr="00DC1FF6">
              <w:t>upport</w:t>
            </w:r>
            <w:r>
              <w:rPr>
                <w:rFonts w:hint="eastAsia"/>
              </w:rPr>
              <w:t xml:space="preserve"> </w:t>
            </w:r>
            <w:proofErr w:type="gramStart"/>
            <w:r w:rsidRPr="00DC1FF6">
              <w:t>active</w:t>
            </w:r>
            <w:r>
              <w:rPr>
                <w:rFonts w:hint="eastAsia"/>
              </w:rPr>
              <w:t>(</w:t>
            </w:r>
            <w:proofErr w:type="gramEnd"/>
            <w:r>
              <w:rPr>
                <w:rFonts w:hint="eastAsia"/>
              </w:rPr>
              <w:t>1)</w:t>
            </w:r>
            <w:r w:rsidRPr="00DC1FF6">
              <w:t>,</w:t>
            </w:r>
            <w:r>
              <w:rPr>
                <w:rFonts w:hint="eastAsia"/>
              </w:rPr>
              <w:t xml:space="preserve"> </w:t>
            </w:r>
            <w:proofErr w:type="spellStart"/>
            <w:r w:rsidRPr="00DC1FF6">
              <w:t>createAndGo</w:t>
            </w:r>
            <w:proofErr w:type="spellEnd"/>
            <w:r>
              <w:rPr>
                <w:rFonts w:hint="eastAsia"/>
              </w:rPr>
              <w:t>(4)</w:t>
            </w:r>
            <w:r w:rsidRPr="00DC1FF6">
              <w:t xml:space="preserve"> </w:t>
            </w:r>
            <w:r>
              <w:rPr>
                <w:rFonts w:hint="eastAsia"/>
              </w:rPr>
              <w:t xml:space="preserve">and </w:t>
            </w:r>
            <w:r w:rsidRPr="00DC1FF6">
              <w:t>destroy</w:t>
            </w:r>
            <w:r>
              <w:rPr>
                <w:rFonts w:hint="eastAsia"/>
              </w:rPr>
              <w:t>(6).</w:t>
            </w:r>
          </w:p>
        </w:tc>
      </w:tr>
    </w:tbl>
    <w:p w:rsidR="005F0ADC" w:rsidRPr="00180D56" w:rsidRDefault="005F0ADC" w:rsidP="005F0ADC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1" w:name="_Toc331080941"/>
      <w:bookmarkStart w:id="22" w:name="_Toc331086504"/>
      <w:bookmarkStart w:id="23" w:name="_Toc397420654"/>
      <w:bookmarkStart w:id="24" w:name="_Toc399417785"/>
      <w:r w:rsidRPr="00DB1F23">
        <w:rPr>
          <w:rFonts w:ascii="Helvetica" w:eastAsia="charset0MS Sans Serif" w:hAnsi="Helvetica" w:cs="Helvetica"/>
        </w:rPr>
        <w:t>hh3cMGReflectorIfTable</w:t>
      </w:r>
      <w:bookmarkEnd w:id="21"/>
      <w:bookmarkEnd w:id="22"/>
      <w:bookmarkEnd w:id="23"/>
      <w:bookmarkEnd w:id="24"/>
    </w:p>
    <w:p w:rsidR="005F0ADC" w:rsidRPr="00795549" w:rsidRDefault="005F0ADC" w:rsidP="005F0ADC">
      <w:r>
        <w:t xml:space="preserve">OID of this table is: </w:t>
      </w:r>
      <w:r w:rsidRPr="00795549">
        <w:t>1.3.6.1.4.1.25506.2.68.1.4.1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5F0ADC" w:rsidRPr="00DC1FF6" w:rsidTr="00DC177B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F0ADC" w:rsidRPr="00DC1FF6" w:rsidRDefault="005F0ADC" w:rsidP="00DC177B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F0ADC" w:rsidRPr="00DC1FF6" w:rsidRDefault="005F0ADC" w:rsidP="00DC177B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F0ADC" w:rsidRPr="00DC1FF6" w:rsidRDefault="005F0ADC" w:rsidP="00DC177B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F0ADC" w:rsidRPr="00DC1FF6" w:rsidRDefault="005F0ADC" w:rsidP="00DC177B">
            <w:pPr>
              <w:pStyle w:val="TableHead"/>
            </w:pPr>
            <w:r w:rsidRPr="00DC1FF6">
              <w:t>Description</w:t>
            </w:r>
          </w:p>
        </w:tc>
      </w:tr>
      <w:tr w:rsidR="005F0ADC" w:rsidRPr="00DC1FF6" w:rsidTr="00DC177B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DC1FF6">
              <w:t>hh3cMGReflectorIfIndex (1.3.6.1.4.1.25506.2.68.1.4.1.1.1)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DC1FF6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5F0ADC" w:rsidRPr="00DC1FF6" w:rsidTr="00DC177B">
        <w:trPr>
          <w:cantSplit/>
        </w:trPr>
        <w:tc>
          <w:tcPr>
            <w:tcW w:w="3000" w:type="dxa"/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DC1FF6">
              <w:lastRenderedPageBreak/>
              <w:t>hh3cMGReflectorRowStatus (1.3.6.1.4.1.25506.2.68.1.4.1.1.2)</w:t>
            </w:r>
          </w:p>
        </w:tc>
        <w:tc>
          <w:tcPr>
            <w:tcW w:w="1440" w:type="dxa"/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Only s</w:t>
            </w:r>
            <w:r w:rsidRPr="00DC1FF6">
              <w:t>upport</w:t>
            </w:r>
            <w:r>
              <w:rPr>
                <w:rFonts w:hint="eastAsia"/>
              </w:rPr>
              <w:t xml:space="preserve"> </w:t>
            </w:r>
            <w:proofErr w:type="gramStart"/>
            <w:r w:rsidRPr="00DC1FF6">
              <w:t>active</w:t>
            </w:r>
            <w:r>
              <w:rPr>
                <w:rFonts w:hint="eastAsia"/>
              </w:rPr>
              <w:t>(</w:t>
            </w:r>
            <w:proofErr w:type="gramEnd"/>
            <w:r>
              <w:rPr>
                <w:rFonts w:hint="eastAsia"/>
              </w:rPr>
              <w:t>1)</w:t>
            </w:r>
            <w:r w:rsidRPr="00DC1FF6">
              <w:t>,</w:t>
            </w:r>
            <w:r>
              <w:rPr>
                <w:rFonts w:hint="eastAsia"/>
              </w:rPr>
              <w:t xml:space="preserve"> </w:t>
            </w:r>
            <w:proofErr w:type="spellStart"/>
            <w:r w:rsidRPr="00DC1FF6">
              <w:t>createAndGo</w:t>
            </w:r>
            <w:proofErr w:type="spellEnd"/>
            <w:r>
              <w:rPr>
                <w:rFonts w:hint="eastAsia"/>
              </w:rPr>
              <w:t>(4)</w:t>
            </w:r>
            <w:r w:rsidRPr="00DC1FF6">
              <w:t xml:space="preserve"> </w:t>
            </w:r>
            <w:r>
              <w:rPr>
                <w:rFonts w:hint="eastAsia"/>
              </w:rPr>
              <w:t xml:space="preserve">and </w:t>
            </w:r>
            <w:r w:rsidRPr="00DC1FF6">
              <w:t>destroy</w:t>
            </w:r>
            <w:r>
              <w:rPr>
                <w:rFonts w:hint="eastAsia"/>
              </w:rPr>
              <w:t>(6).</w:t>
            </w:r>
          </w:p>
        </w:tc>
      </w:tr>
    </w:tbl>
    <w:p w:rsidR="005F0ADC" w:rsidRPr="00180D56" w:rsidRDefault="005F0ADC" w:rsidP="005F0ADC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5" w:name="_Toc331080942"/>
      <w:bookmarkStart w:id="26" w:name="_Toc331086505"/>
      <w:bookmarkStart w:id="27" w:name="_Toc397420655"/>
      <w:bookmarkStart w:id="28" w:name="_Toc399417786"/>
      <w:r w:rsidRPr="00DB1F23">
        <w:rPr>
          <w:rFonts w:ascii="Helvetica" w:eastAsia="charset0MS Sans Serif" w:hAnsi="Helvetica" w:cs="Helvetica"/>
        </w:rPr>
        <w:t>hh3cMGRprobeVlanTable</w:t>
      </w:r>
      <w:bookmarkEnd w:id="25"/>
      <w:bookmarkEnd w:id="26"/>
      <w:bookmarkEnd w:id="27"/>
      <w:bookmarkEnd w:id="28"/>
    </w:p>
    <w:p w:rsidR="005F0ADC" w:rsidRPr="00795549" w:rsidRDefault="005F0ADC" w:rsidP="005F0ADC">
      <w:r>
        <w:t xml:space="preserve">OID of this table is: </w:t>
      </w:r>
      <w:r w:rsidRPr="00795549">
        <w:t>1.3.6.1.4.1.25506.2.68.1.5.1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5F0ADC" w:rsidRPr="00DC1FF6" w:rsidTr="00DC177B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F0ADC" w:rsidRPr="00DC1FF6" w:rsidRDefault="005F0ADC" w:rsidP="00DC177B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F0ADC" w:rsidRPr="00DC1FF6" w:rsidRDefault="005F0ADC" w:rsidP="00DC177B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F0ADC" w:rsidRPr="00DC1FF6" w:rsidRDefault="005F0ADC" w:rsidP="00DC177B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F0ADC" w:rsidRPr="00DC1FF6" w:rsidRDefault="005F0ADC" w:rsidP="00DC177B">
            <w:pPr>
              <w:pStyle w:val="TableHead"/>
            </w:pPr>
            <w:r w:rsidRPr="00DC1FF6">
              <w:t>Description</w:t>
            </w:r>
          </w:p>
        </w:tc>
      </w:tr>
      <w:tr w:rsidR="005F0ADC" w:rsidRPr="00DC1FF6" w:rsidTr="00DC177B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DC1FF6">
              <w:t>hh3cMGRprobeVlanID (1.3.6.1.4.1.25506.2.68.1.5.1.1.1)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DC1FF6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5F0ADC" w:rsidRPr="00DC1FF6" w:rsidTr="00DC177B">
        <w:trPr>
          <w:cantSplit/>
        </w:trPr>
        <w:tc>
          <w:tcPr>
            <w:tcW w:w="3000" w:type="dxa"/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DC1FF6">
              <w:t>hh3cMGRprobeVlanRowStatus (1.3.6.1.4.1.25506.2.68.1.5.1.1.2)</w:t>
            </w:r>
          </w:p>
        </w:tc>
        <w:tc>
          <w:tcPr>
            <w:tcW w:w="1440" w:type="dxa"/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Only s</w:t>
            </w:r>
            <w:r w:rsidRPr="00DC1FF6">
              <w:t>upport</w:t>
            </w:r>
            <w:r>
              <w:rPr>
                <w:rFonts w:hint="eastAsia"/>
              </w:rPr>
              <w:t xml:space="preserve"> </w:t>
            </w:r>
            <w:proofErr w:type="gramStart"/>
            <w:r w:rsidRPr="00DC1FF6">
              <w:t>active</w:t>
            </w:r>
            <w:r>
              <w:rPr>
                <w:rFonts w:hint="eastAsia"/>
              </w:rPr>
              <w:t>(</w:t>
            </w:r>
            <w:proofErr w:type="gramEnd"/>
            <w:r>
              <w:rPr>
                <w:rFonts w:hint="eastAsia"/>
              </w:rPr>
              <w:t>1)</w:t>
            </w:r>
            <w:r w:rsidRPr="00DC1FF6">
              <w:t>,</w:t>
            </w:r>
            <w:r>
              <w:rPr>
                <w:rFonts w:hint="eastAsia"/>
              </w:rPr>
              <w:t xml:space="preserve"> </w:t>
            </w:r>
            <w:proofErr w:type="spellStart"/>
            <w:r w:rsidRPr="00DC1FF6">
              <w:t>createAndGo</w:t>
            </w:r>
            <w:proofErr w:type="spellEnd"/>
            <w:r>
              <w:rPr>
                <w:rFonts w:hint="eastAsia"/>
              </w:rPr>
              <w:t>(4)</w:t>
            </w:r>
            <w:r w:rsidRPr="00DC1FF6">
              <w:t xml:space="preserve"> </w:t>
            </w:r>
            <w:r>
              <w:rPr>
                <w:rFonts w:hint="eastAsia"/>
              </w:rPr>
              <w:t xml:space="preserve">and </w:t>
            </w:r>
            <w:r w:rsidRPr="00DC1FF6">
              <w:t>destroy</w:t>
            </w:r>
            <w:r>
              <w:rPr>
                <w:rFonts w:hint="eastAsia"/>
              </w:rPr>
              <w:t>(6).</w:t>
            </w:r>
          </w:p>
        </w:tc>
      </w:tr>
    </w:tbl>
    <w:p w:rsidR="005F0ADC" w:rsidRPr="00180D56" w:rsidRDefault="005F0ADC" w:rsidP="005F0ADC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9" w:name="_Toc397420656"/>
      <w:bookmarkStart w:id="30" w:name="_Toc399417787"/>
      <w:r w:rsidRPr="00DB1F23">
        <w:rPr>
          <w:rFonts w:ascii="Helvetica" w:eastAsia="charset0MS Sans Serif" w:hAnsi="Helvetica" w:cs="Helvetica"/>
        </w:rPr>
        <w:t>hh3cMG</w:t>
      </w:r>
      <w:r>
        <w:rPr>
          <w:rFonts w:ascii="Helvetica" w:eastAsia="宋体" w:hAnsi="Helvetica" w:cs="Helvetica" w:hint="eastAsia"/>
        </w:rPr>
        <w:t>EgressIf</w:t>
      </w:r>
      <w:r w:rsidRPr="00DB1F23">
        <w:rPr>
          <w:rFonts w:ascii="Helvetica" w:eastAsia="charset0MS Sans Serif" w:hAnsi="Helvetica" w:cs="Helvetica"/>
        </w:rPr>
        <w:t>Table</w:t>
      </w:r>
      <w:bookmarkEnd w:id="29"/>
      <w:bookmarkEnd w:id="30"/>
    </w:p>
    <w:p w:rsidR="005F0ADC" w:rsidRPr="00795549" w:rsidRDefault="005F0ADC" w:rsidP="005F0ADC">
      <w:r>
        <w:t>OID of this table is: 1.3.6.1.4.1.25506.2.68.1.</w:t>
      </w:r>
      <w:r>
        <w:rPr>
          <w:rFonts w:hint="eastAsia"/>
        </w:rPr>
        <w:t>6</w:t>
      </w:r>
      <w:r w:rsidRPr="00795549">
        <w:t>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5F0ADC" w:rsidRPr="00DC1FF6" w:rsidTr="00DC177B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F0ADC" w:rsidRPr="00DC1FF6" w:rsidRDefault="005F0ADC" w:rsidP="00DC177B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F0ADC" w:rsidRPr="00DC1FF6" w:rsidRDefault="005F0ADC" w:rsidP="00DC177B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F0ADC" w:rsidRPr="00DC1FF6" w:rsidRDefault="005F0ADC" w:rsidP="00DC177B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F0ADC" w:rsidRPr="00DC1FF6" w:rsidRDefault="005F0ADC" w:rsidP="00DC177B">
            <w:pPr>
              <w:pStyle w:val="TableHead"/>
            </w:pPr>
            <w:r w:rsidRPr="00DC1FF6">
              <w:t>Description</w:t>
            </w:r>
          </w:p>
        </w:tc>
      </w:tr>
      <w:tr w:rsidR="005F0ADC" w:rsidRPr="00DC1FF6" w:rsidTr="00DC177B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DC1FF6">
              <w:t>hh3cMG</w:t>
            </w:r>
            <w:r>
              <w:rPr>
                <w:rFonts w:hint="eastAsia"/>
              </w:rPr>
              <w:t>EgressIfIndex</w:t>
            </w:r>
            <w:r>
              <w:t xml:space="preserve"> (1.3.6.1.4.1.25506.2.68.1.</w:t>
            </w:r>
            <w:r>
              <w:rPr>
                <w:rFonts w:hint="eastAsia"/>
              </w:rPr>
              <w:t>6</w:t>
            </w:r>
            <w:r w:rsidRPr="00DC1FF6">
              <w:t>.1.1.1)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DC1FF6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5F0ADC" w:rsidRPr="00DC1FF6" w:rsidTr="00DC177B">
        <w:trPr>
          <w:cantSplit/>
        </w:trPr>
        <w:tc>
          <w:tcPr>
            <w:tcW w:w="3000" w:type="dxa"/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DC1FF6">
              <w:t>hh3cMG</w:t>
            </w:r>
            <w:r>
              <w:rPr>
                <w:rFonts w:hint="eastAsia"/>
              </w:rPr>
              <w:t>Egress</w:t>
            </w:r>
            <w:r w:rsidRPr="00DC1FF6">
              <w:t>RowSt</w:t>
            </w:r>
            <w:r>
              <w:t>atus (1.3.6.1.4.1.25506.2.68.1.</w:t>
            </w:r>
            <w:r>
              <w:rPr>
                <w:rFonts w:hint="eastAsia"/>
              </w:rPr>
              <w:t>6</w:t>
            </w:r>
            <w:r w:rsidRPr="00DC1FF6">
              <w:t>.1.1.2)</w:t>
            </w:r>
          </w:p>
        </w:tc>
        <w:tc>
          <w:tcPr>
            <w:tcW w:w="1440" w:type="dxa"/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5F0ADC" w:rsidRPr="00DC1FF6" w:rsidRDefault="005F0ADC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Only s</w:t>
            </w:r>
            <w:r w:rsidRPr="00DC1FF6">
              <w:t>upport</w:t>
            </w:r>
            <w:r>
              <w:rPr>
                <w:rFonts w:hint="eastAsia"/>
              </w:rPr>
              <w:t xml:space="preserve"> </w:t>
            </w:r>
            <w:proofErr w:type="gramStart"/>
            <w:r w:rsidRPr="00DC1FF6">
              <w:t>active</w:t>
            </w:r>
            <w:r>
              <w:rPr>
                <w:rFonts w:hint="eastAsia"/>
              </w:rPr>
              <w:t>(</w:t>
            </w:r>
            <w:proofErr w:type="gramEnd"/>
            <w:r>
              <w:rPr>
                <w:rFonts w:hint="eastAsia"/>
              </w:rPr>
              <w:t>1)</w:t>
            </w:r>
            <w:r w:rsidRPr="00DC1FF6">
              <w:t>,</w:t>
            </w:r>
            <w:r>
              <w:rPr>
                <w:rFonts w:hint="eastAsia"/>
              </w:rPr>
              <w:t xml:space="preserve"> </w:t>
            </w:r>
            <w:proofErr w:type="spellStart"/>
            <w:r w:rsidRPr="00DC1FF6">
              <w:t>createAndGo</w:t>
            </w:r>
            <w:proofErr w:type="spellEnd"/>
            <w:r>
              <w:rPr>
                <w:rFonts w:hint="eastAsia"/>
              </w:rPr>
              <w:t>(4)</w:t>
            </w:r>
            <w:r w:rsidRPr="00DC1FF6">
              <w:t xml:space="preserve"> </w:t>
            </w:r>
            <w:r>
              <w:rPr>
                <w:rFonts w:hint="eastAsia"/>
              </w:rPr>
              <w:t xml:space="preserve">and </w:t>
            </w:r>
            <w:r w:rsidRPr="00DC1FF6">
              <w:t>destroy</w:t>
            </w:r>
            <w:r>
              <w:rPr>
                <w:rFonts w:hint="eastAsia"/>
              </w:rPr>
              <w:t>(6).</w:t>
            </w:r>
          </w:p>
        </w:tc>
      </w:tr>
    </w:tbl>
    <w:p w:rsidR="005F0ADC" w:rsidRDefault="005F0ADC" w:rsidP="005F0ADC"/>
    <w:p w:rsidR="0020629E" w:rsidRPr="00991579" w:rsidRDefault="0020629E" w:rsidP="00856EC6">
      <w:pPr>
        <w:pStyle w:val="1"/>
      </w:pPr>
    </w:p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ABA" w:rsidRDefault="00313ABA">
      <w:r>
        <w:separator/>
      </w:r>
    </w:p>
  </w:endnote>
  <w:endnote w:type="continuationSeparator" w:id="0">
    <w:p w:rsidR="00313ABA" w:rsidRDefault="00313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433856">
      <w:fldChar w:fldCharType="begin"/>
    </w:r>
    <w:r>
      <w:instrText>PAGE</w:instrText>
    </w:r>
    <w:r w:rsidR="00433856">
      <w:fldChar w:fldCharType="separate"/>
    </w:r>
    <w:r w:rsidR="005F0ADC">
      <w:rPr>
        <w:noProof/>
      </w:rPr>
      <w:t>2</w:t>
    </w:r>
    <w:r w:rsidR="00433856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5F0ADC">
        <w:rPr>
          <w:noProof/>
        </w:rPr>
        <w:t>3</w:t>
      </w:r>
    </w:fldSimple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ABA" w:rsidRDefault="00313ABA">
      <w:r>
        <w:separator/>
      </w:r>
    </w:p>
  </w:footnote>
  <w:footnote w:type="continuationSeparator" w:id="0">
    <w:p w:rsidR="00313ABA" w:rsidRDefault="00313A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 wp14:anchorId="714BFF83" wp14:editId="0B9648D8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5F0ADC" w:rsidRPr="005F0ADC">
      <w:rPr>
        <w:rFonts w:ascii="Helvetica" w:hAnsi="Helvetica"/>
        <w:lang w:val="en-GB"/>
      </w:rPr>
      <w:t xml:space="preserve"> </w:t>
    </w:r>
    <w:r w:rsidR="005F0ADC" w:rsidRPr="005F0ADC">
      <w:t>HH3C-MIRRORGROUP</w:t>
    </w:r>
    <w:r>
      <w:rPr>
        <w:rFonts w:hint="eastAsia"/>
      </w:rPr>
      <w:t>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2D7108C0"/>
    <w:multiLevelType w:val="multilevel"/>
    <w:tmpl w:val="70BA0F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93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93.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5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6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"/>
  </w:num>
  <w:num w:numId="24">
    <w:abstractNumId w:val="3"/>
  </w:num>
  <w:num w:numId="25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C5CC3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3ABA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2042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0ADC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56EC6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3ED7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12A7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0141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6EC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5F0ADC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5F0ADC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5F0ADC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5F0ADC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5F0ADC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5F0ADC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5F0ADC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9B4AA-654F-465A-85CD-C4E17C762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93</TotalTime>
  <Pages>3</Pages>
  <Words>427</Words>
  <Characters>2437</Characters>
  <Application>Microsoft Office Word</Application>
  <DocSecurity>0</DocSecurity>
  <Lines>20</Lines>
  <Paragraphs>5</Paragraphs>
  <ScaleCrop>false</ScaleCrop>
  <Company/>
  <LinksUpToDate>false</LinksUpToDate>
  <CharactersWithSpaces>2859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lijuan 09119</cp:lastModifiedBy>
  <cp:revision>24</cp:revision>
  <cp:lastPrinted>2010-05-04T10:01:00Z</cp:lastPrinted>
  <dcterms:created xsi:type="dcterms:W3CDTF">2014-07-11T01:33:00Z</dcterms:created>
  <dcterms:modified xsi:type="dcterms:W3CDTF">2014-09-25T06:14:00Z</dcterms:modified>
</cp:coreProperties>
</file>